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BURDON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Rothwell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Northamptonshire.</w:t>
      </w: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Northampton into</w:t>
      </w: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the late Sir John Holt(q.v.).</w:t>
      </w: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21-126)</w:t>
      </w: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425C" w:rsidRDefault="0007425C" w:rsidP="000742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</w:p>
    <w:sectPr w:rsidR="00DD5B8A" w:rsidRPr="000742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25C" w:rsidRDefault="0007425C" w:rsidP="00564E3C">
      <w:pPr>
        <w:spacing w:after="0" w:line="240" w:lineRule="auto"/>
      </w:pPr>
      <w:r>
        <w:separator/>
      </w:r>
    </w:p>
  </w:endnote>
  <w:endnote w:type="continuationSeparator" w:id="0">
    <w:p w:rsidR="0007425C" w:rsidRDefault="0007425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425C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25C" w:rsidRDefault="0007425C" w:rsidP="00564E3C">
      <w:pPr>
        <w:spacing w:after="0" w:line="240" w:lineRule="auto"/>
      </w:pPr>
      <w:r>
        <w:separator/>
      </w:r>
    </w:p>
  </w:footnote>
  <w:footnote w:type="continuationSeparator" w:id="0">
    <w:p w:rsidR="0007425C" w:rsidRDefault="0007425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25C"/>
    <w:rsid w:val="0007425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3DCF6"/>
  <w15:chartTrackingRefBased/>
  <w15:docId w15:val="{AA86C935-8E1E-432A-8D52-F87E165B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4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2015-12-04T17:22:00Z</dcterms:created>
  <dcterms:modified xsi:type="dcterms:W3CDTF">2015-12-04T17:23:00Z</dcterms:modified>
</cp:coreProperties>
</file>